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1E925" w14:textId="69562CCF" w:rsidR="00BA00AB" w:rsidRDefault="005748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KYNGESTON</w:t>
      </w:r>
      <w:r>
        <w:rPr>
          <w:rFonts w:cs="Times New Roman"/>
          <w:szCs w:val="24"/>
        </w:rPr>
        <w:t xml:space="preserve">      (d.ca.1439)</w:t>
      </w:r>
    </w:p>
    <w:p w14:paraId="28DD2B06" w14:textId="392FF170" w:rsidR="0057480D" w:rsidRDefault="005748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726023CB" w14:textId="77777777" w:rsidR="0057480D" w:rsidRDefault="0057480D" w:rsidP="009139A6">
      <w:pPr>
        <w:pStyle w:val="NoSpacing"/>
        <w:rPr>
          <w:rFonts w:cs="Times New Roman"/>
          <w:szCs w:val="24"/>
        </w:rPr>
      </w:pPr>
    </w:p>
    <w:p w14:paraId="4FF2189C" w14:textId="77777777" w:rsidR="0057480D" w:rsidRDefault="0057480D" w:rsidP="009139A6">
      <w:pPr>
        <w:pStyle w:val="NoSpacing"/>
        <w:rPr>
          <w:rFonts w:cs="Times New Roman"/>
          <w:szCs w:val="24"/>
        </w:rPr>
      </w:pPr>
    </w:p>
    <w:p w14:paraId="4289C80D" w14:textId="2D7FDF33" w:rsidR="0057480D" w:rsidRDefault="005748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Thomas Kyngeston.   (C.P.R. 1437-45 p.53)</w:t>
      </w:r>
    </w:p>
    <w:p w14:paraId="79FCD659" w14:textId="77777777" w:rsidR="0057480D" w:rsidRDefault="0057480D" w:rsidP="009139A6">
      <w:pPr>
        <w:pStyle w:val="NoSpacing"/>
        <w:rPr>
          <w:rFonts w:cs="Times New Roman"/>
          <w:szCs w:val="24"/>
        </w:rPr>
      </w:pPr>
    </w:p>
    <w:p w14:paraId="78B934EC" w14:textId="77777777" w:rsidR="0057480D" w:rsidRDefault="0057480D" w:rsidP="009139A6">
      <w:pPr>
        <w:pStyle w:val="NoSpacing"/>
        <w:rPr>
          <w:rFonts w:cs="Times New Roman"/>
          <w:szCs w:val="24"/>
        </w:rPr>
      </w:pPr>
    </w:p>
    <w:p w14:paraId="7B445B96" w14:textId="06DCFB75" w:rsidR="0057480D" w:rsidRDefault="005748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Apr.1439</w:t>
      </w:r>
      <w:r>
        <w:rPr>
          <w:rFonts w:cs="Times New Roman"/>
          <w:szCs w:val="24"/>
        </w:rPr>
        <w:tab/>
        <w:t>Writ of diem clausit extremum to the Escheator of Hampshire.  (ibid.)</w:t>
      </w:r>
    </w:p>
    <w:p w14:paraId="418BDC2A" w14:textId="77777777" w:rsidR="0057480D" w:rsidRDefault="0057480D" w:rsidP="009139A6">
      <w:pPr>
        <w:pStyle w:val="NoSpacing"/>
        <w:rPr>
          <w:rFonts w:cs="Times New Roman"/>
          <w:szCs w:val="24"/>
        </w:rPr>
      </w:pPr>
    </w:p>
    <w:p w14:paraId="23998AF2" w14:textId="77777777" w:rsidR="0057480D" w:rsidRDefault="0057480D" w:rsidP="009139A6">
      <w:pPr>
        <w:pStyle w:val="NoSpacing"/>
        <w:rPr>
          <w:rFonts w:cs="Times New Roman"/>
          <w:szCs w:val="24"/>
        </w:rPr>
      </w:pPr>
    </w:p>
    <w:p w14:paraId="0A6E2469" w14:textId="7FE19276" w:rsidR="0057480D" w:rsidRPr="0057480D" w:rsidRDefault="005748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2023</w:t>
      </w:r>
    </w:p>
    <w:sectPr w:rsidR="0057480D" w:rsidRPr="005748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F7DF9" w14:textId="77777777" w:rsidR="0057480D" w:rsidRDefault="0057480D" w:rsidP="009139A6">
      <w:r>
        <w:separator/>
      </w:r>
    </w:p>
  </w:endnote>
  <w:endnote w:type="continuationSeparator" w:id="0">
    <w:p w14:paraId="2F078387" w14:textId="77777777" w:rsidR="0057480D" w:rsidRDefault="005748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A07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1F2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BB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A23AF" w14:textId="77777777" w:rsidR="0057480D" w:rsidRDefault="0057480D" w:rsidP="009139A6">
      <w:r>
        <w:separator/>
      </w:r>
    </w:p>
  </w:footnote>
  <w:footnote w:type="continuationSeparator" w:id="0">
    <w:p w14:paraId="2079C015" w14:textId="77777777" w:rsidR="0057480D" w:rsidRDefault="005748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0C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B27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89A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0D"/>
    <w:rsid w:val="000666E0"/>
    <w:rsid w:val="002510B7"/>
    <w:rsid w:val="0057480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5DC31"/>
  <w15:chartTrackingRefBased/>
  <w15:docId w15:val="{A5506A16-0BF0-4457-9C44-01AD26DF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2023-06-12T10:34:00Z</dcterms:created>
  <dcterms:modified xsi:type="dcterms:W3CDTF">2023-06-12T10:36:00Z</dcterms:modified>
</cp:coreProperties>
</file>